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6555078" w:rsidR="00085382" w:rsidRPr="00097491" w:rsidRDefault="00A62D50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Løsningsekspert BW/4HANA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B4E1B"/>
    <w:rsid w:val="000E0AB7"/>
    <w:rsid w:val="000E1F7F"/>
    <w:rsid w:val="00135DAA"/>
    <w:rsid w:val="001B1100"/>
    <w:rsid w:val="001C1E3D"/>
    <w:rsid w:val="001C48D9"/>
    <w:rsid w:val="001C6DD7"/>
    <w:rsid w:val="001D4D22"/>
    <w:rsid w:val="001E510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26A65"/>
    <w:rsid w:val="00657B4F"/>
    <w:rsid w:val="00671118"/>
    <w:rsid w:val="00673964"/>
    <w:rsid w:val="00693064"/>
    <w:rsid w:val="00693F0A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8C1D77"/>
    <w:rsid w:val="008D4C6A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4769"/>
    <w:rsid w:val="00A266E3"/>
    <w:rsid w:val="00A33AA6"/>
    <w:rsid w:val="00A5254E"/>
    <w:rsid w:val="00A62D50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31C0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104</cp:revision>
  <cp:lastPrinted>2014-03-25T08:31:00Z</cp:lastPrinted>
  <dcterms:created xsi:type="dcterms:W3CDTF">2018-08-07T12:05:00Z</dcterms:created>
  <dcterms:modified xsi:type="dcterms:W3CDTF">2026-08-07T08:57:00Z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